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492050EC" w:rsidR="00DF7B62" w:rsidRPr="000271B6" w:rsidRDefault="00DF7B62" w:rsidP="00DF7B62">
      <w:pPr>
        <w:pStyle w:val="CH"/>
      </w:pPr>
      <w:bookmarkStart w:id="0" w:name="historyclause"/>
      <w:r w:rsidRPr="000271B6">
        <w:t>3GPP RAN WG4 Meeting #</w:t>
      </w:r>
      <w:r>
        <w:t>10</w:t>
      </w:r>
      <w:r w:rsidR="00F44E00">
        <w:t>8</w:t>
      </w:r>
      <w:r w:rsidRPr="000271B6">
        <w:tab/>
      </w:r>
      <w:r w:rsidRPr="000271B6">
        <w:tab/>
      </w:r>
      <w:r w:rsidR="002A4DD8" w:rsidRPr="002A4DD8">
        <w:rPr>
          <w:color w:val="000000"/>
          <w:lang w:eastAsia="en-GB"/>
        </w:rPr>
        <w:t>R4-23</w:t>
      </w:r>
      <w:r w:rsidR="00F44E00">
        <w:rPr>
          <w:color w:val="000000"/>
          <w:lang w:eastAsia="en-GB"/>
        </w:rPr>
        <w:t>11233</w:t>
      </w:r>
    </w:p>
    <w:p w14:paraId="45EAD4FE" w14:textId="0A6DD983" w:rsidR="00DF7B62" w:rsidRPr="000271B6" w:rsidRDefault="00F44E00" w:rsidP="00DF7B62">
      <w:pPr>
        <w:pStyle w:val="CH"/>
        <w:tabs>
          <w:tab w:val="clear" w:pos="7920"/>
        </w:tabs>
        <w:rPr>
          <w:b w:val="0"/>
        </w:rPr>
      </w:pPr>
      <w:r>
        <w:t>Toulouse</w:t>
      </w:r>
      <w:r w:rsidR="002A4DD8">
        <w:t xml:space="preserve">, </w:t>
      </w:r>
      <w:r>
        <w:t>France</w:t>
      </w:r>
      <w:r w:rsidR="00DF7B62">
        <w:t xml:space="preserve">, </w:t>
      </w:r>
      <w:r>
        <w:t>August</w:t>
      </w:r>
      <w:r w:rsidR="002A4DD8">
        <w:t xml:space="preserve"> 2</w:t>
      </w:r>
      <w:r>
        <w:t>1</w:t>
      </w:r>
      <w:r w:rsidR="002A4DD8">
        <w:t>-2</w:t>
      </w:r>
      <w:r>
        <w:t>5</w:t>
      </w:r>
      <w:r w:rsidR="002A4DD8">
        <w:t>, 2023</w:t>
      </w:r>
      <w:r w:rsidR="00DF7B62" w:rsidRPr="000271B6">
        <w:tab/>
      </w:r>
    </w:p>
    <w:p w14:paraId="5CF9EAAA" w14:textId="77777777" w:rsidR="00DF7B62" w:rsidRDefault="00DF7B62" w:rsidP="00DF7B62">
      <w:pPr>
        <w:tabs>
          <w:tab w:val="left" w:pos="2160"/>
        </w:tabs>
        <w:rPr>
          <w:rFonts w:ascii="Arial" w:hAnsi="Arial" w:cs="Arial"/>
          <w:b/>
        </w:rPr>
      </w:pPr>
    </w:p>
    <w:p w14:paraId="7AAC6627" w14:textId="7B12801B" w:rsidR="00DF7B62" w:rsidRPr="0008103A" w:rsidRDefault="00DF7B62" w:rsidP="00DF7B62">
      <w:pPr>
        <w:pStyle w:val="CH"/>
        <w:rPr>
          <w:b w:val="0"/>
        </w:rPr>
      </w:pPr>
      <w:r w:rsidRPr="0008103A">
        <w:t>Agenda item:</w:t>
      </w:r>
      <w:r>
        <w:tab/>
      </w:r>
      <w:r w:rsidR="002A4DD8" w:rsidRPr="002A4DD8">
        <w:t>8.2</w:t>
      </w:r>
      <w:r w:rsidR="00F44E00">
        <w:t>0</w:t>
      </w:r>
      <w:r w:rsidR="002A4DD8" w:rsidRPr="002A4DD8">
        <w:t>.</w:t>
      </w:r>
      <w:r w:rsidR="00F44E00">
        <w:t>1</w:t>
      </w:r>
    </w:p>
    <w:p w14:paraId="42D7E3AC" w14:textId="77777777" w:rsidR="00DF7B62" w:rsidRPr="0008103A" w:rsidRDefault="00DF7B62" w:rsidP="00DF7B62">
      <w:pPr>
        <w:pStyle w:val="CH"/>
        <w:rPr>
          <w:b w:val="0"/>
        </w:rPr>
      </w:pPr>
      <w:r>
        <w:t>Source:</w:t>
      </w:r>
      <w:r>
        <w:tab/>
        <w:t>Apple</w:t>
      </w:r>
    </w:p>
    <w:p w14:paraId="6F4620E9" w14:textId="3988946A" w:rsidR="00DF7B62" w:rsidRDefault="00DF7B62" w:rsidP="00DF7B62">
      <w:pPr>
        <w:pStyle w:val="CH"/>
        <w:ind w:left="2268" w:hanging="2268"/>
      </w:pPr>
      <w:r w:rsidRPr="0008103A">
        <w:t>Title:</w:t>
      </w:r>
      <w:r w:rsidRPr="0008103A">
        <w:tab/>
      </w:r>
      <w:r w:rsidR="00F44E00" w:rsidRPr="00F44E00">
        <w:t>Rationale for LP-WUS separate band</w:t>
      </w:r>
    </w:p>
    <w:p w14:paraId="70698C45" w14:textId="77777777" w:rsidR="00DF7B62" w:rsidRDefault="00DF7B62" w:rsidP="00DF7B62">
      <w:pPr>
        <w:pStyle w:val="CH"/>
      </w:pPr>
      <w:r>
        <w:t>Work Item:</w:t>
      </w:r>
      <w:r>
        <w:tab/>
      </w:r>
      <w:r w:rsidRPr="002158AC">
        <w:t>FS_NR_LPWUS</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5243EA62" w:rsidR="00DF7B62" w:rsidRDefault="00DF7B62" w:rsidP="00DF7B62">
      <w:r>
        <w:t>The s</w:t>
      </w:r>
      <w:r w:rsidRPr="002E52B9">
        <w:t>tudy on low-power Wake-up Signal and Receiver for NR</w:t>
      </w:r>
      <w:r>
        <w:t xml:space="preserve"> has been added to the 3GPP Rel-18 work plan with the following objectives </w:t>
      </w:r>
      <w:r>
        <w:fldChar w:fldCharType="begin"/>
      </w:r>
      <w:r>
        <w:instrText xml:space="preserve"> REF _Ref127273149 \r \h </w:instrText>
      </w:r>
      <w:r>
        <w:fldChar w:fldCharType="separate"/>
      </w:r>
      <w:r w:rsidR="002C6945">
        <w:t>[1]</w:t>
      </w:r>
      <w:r>
        <w:fldChar w:fldCharType="end"/>
      </w:r>
      <w:r>
        <w:t>:</w:t>
      </w:r>
    </w:p>
    <w:p w14:paraId="59ABD210" w14:textId="77777777" w:rsidR="00DF7B62" w:rsidRDefault="00DF7B62" w:rsidP="00DF7B62"/>
    <w:tbl>
      <w:tblPr>
        <w:tblStyle w:val="TableGrid"/>
        <w:tblW w:w="0" w:type="auto"/>
        <w:tblLook w:val="04A0" w:firstRow="1" w:lastRow="0" w:firstColumn="1" w:lastColumn="0" w:noHBand="0" w:noVBand="1"/>
      </w:tblPr>
      <w:tblGrid>
        <w:gridCol w:w="9631"/>
      </w:tblGrid>
      <w:tr w:rsidR="00DF7B62" w14:paraId="305EEFE5" w14:textId="77777777" w:rsidTr="00D50262">
        <w:tc>
          <w:tcPr>
            <w:tcW w:w="9631" w:type="dxa"/>
          </w:tcPr>
          <w:p w14:paraId="2FA6878E"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 xml:space="preserve">Identify </w:t>
            </w:r>
            <w:r w:rsidRPr="00922013">
              <w:rPr>
                <w:rFonts w:hint="eastAsia"/>
                <w:sz w:val="16"/>
                <w:szCs w:val="16"/>
                <w:lang w:eastAsia="ja-JP"/>
              </w:rPr>
              <w:t>evaluation methodology</w:t>
            </w:r>
            <w:r w:rsidRPr="00922013">
              <w:rPr>
                <w:sz w:val="16"/>
                <w:szCs w:val="16"/>
                <w:lang w:eastAsia="ja-JP"/>
              </w:rPr>
              <w:t xml:space="preserve"> (including the use cases)</w:t>
            </w:r>
            <w:r w:rsidRPr="00922013">
              <w:rPr>
                <w:rFonts w:hint="eastAsia"/>
                <w:sz w:val="16"/>
                <w:szCs w:val="16"/>
                <w:lang w:eastAsia="ja-JP"/>
              </w:rPr>
              <w:t xml:space="preserve"> &amp; KPIs [RAN1]</w:t>
            </w:r>
          </w:p>
          <w:p w14:paraId="22AB20F7" w14:textId="77777777" w:rsidR="00DF7B62" w:rsidRPr="00922013" w:rsidRDefault="00DF7B62" w:rsidP="00D50262">
            <w:pPr>
              <w:numPr>
                <w:ilvl w:val="1"/>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Primarily target low-power WUS/WUR for power-sensitive, small form-factor devices including IoT use cases (such as industrial sensors, controllers) and wearables</w:t>
            </w:r>
          </w:p>
          <w:p w14:paraId="1A1C570F" w14:textId="77777777" w:rsidR="00DF7B62" w:rsidRPr="00922013" w:rsidRDefault="00DF7B62" w:rsidP="00D50262">
            <w:pPr>
              <w:numPr>
                <w:ilvl w:val="2"/>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Other use cases are not precluded</w:t>
            </w:r>
          </w:p>
          <w:p w14:paraId="4C449E2F"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 xml:space="preserve">Study and evaluate low-power wake-up receiver architectures [RAN1, RAN4] </w:t>
            </w:r>
          </w:p>
          <w:p w14:paraId="7F7552B4"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 xml:space="preserve">Study and evaluate wake-up signal designs to support wake-up receivers [RAN1, RAN4] </w:t>
            </w:r>
          </w:p>
          <w:p w14:paraId="52F2B73B"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Study and evaluate L1</w:t>
            </w:r>
            <w:r w:rsidRPr="00922013">
              <w:rPr>
                <w:sz w:val="16"/>
                <w:szCs w:val="16"/>
                <w:lang w:eastAsia="ja-JP"/>
              </w:rPr>
              <w:t xml:space="preserve"> procedures and higher layer</w:t>
            </w:r>
            <w:r w:rsidRPr="00922013">
              <w:rPr>
                <w:rFonts w:hint="eastAsia"/>
                <w:sz w:val="16"/>
                <w:szCs w:val="16"/>
                <w:lang w:eastAsia="ja-JP"/>
              </w:rPr>
              <w:t xml:space="preserve"> protocol c</w:t>
            </w:r>
            <w:r w:rsidRPr="00922013">
              <w:rPr>
                <w:sz w:val="16"/>
                <w:szCs w:val="16"/>
                <w:lang w:eastAsia="ja-JP"/>
              </w:rPr>
              <w:t xml:space="preserve">hanges needed to support the wake-up signals  [RAN2, RAN1] </w:t>
            </w:r>
          </w:p>
          <w:p w14:paraId="446C2561"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3E2D701" w14:textId="77777777" w:rsidR="00DF7B62" w:rsidRDefault="00DF7B62" w:rsidP="00D50262">
            <w:pPr>
              <w:numPr>
                <w:ilvl w:val="1"/>
                <w:numId w:val="34"/>
              </w:numPr>
              <w:overflowPunct w:val="0"/>
              <w:autoSpaceDE w:val="0"/>
              <w:autoSpaceDN w:val="0"/>
              <w:adjustRightInd w:val="0"/>
              <w:spacing w:after="180"/>
              <w:ind w:right="-99"/>
              <w:textAlignment w:val="baseline"/>
              <w:rPr>
                <w:lang w:eastAsia="ja-JP"/>
              </w:rPr>
            </w:pPr>
            <w:r w:rsidRPr="00922013">
              <w:rPr>
                <w:rFonts w:eastAsiaTheme="minorEastAsia"/>
                <w:sz w:val="16"/>
                <w:szCs w:val="16"/>
                <w:lang w:eastAsia="zh-CN"/>
              </w:rPr>
              <w:t>Note: The need for RAN2 evaluation will be triggered by RAN1 when necessary.</w:t>
            </w:r>
            <w:r>
              <w:rPr>
                <w:rFonts w:eastAsiaTheme="minorEastAsia"/>
                <w:lang w:eastAsia="zh-CN"/>
              </w:rPr>
              <w:t xml:space="preserve"> </w:t>
            </w:r>
          </w:p>
        </w:tc>
      </w:tr>
    </w:tbl>
    <w:p w14:paraId="4525F650" w14:textId="77777777" w:rsidR="00DF7B62" w:rsidRDefault="00DF7B62" w:rsidP="00DF7B62"/>
    <w:p w14:paraId="3A9E0C3C" w14:textId="5ABA4908" w:rsidR="001868FA" w:rsidRDefault="001868FA" w:rsidP="001868FA">
      <w:r>
        <w:t xml:space="preserve">Over the past several meetings, RAN4 has been discussing aspects related to the RAN1 LS on LP-WUS </w:t>
      </w:r>
      <w:r>
        <w:fldChar w:fldCharType="begin"/>
      </w:r>
      <w:r>
        <w:instrText xml:space="preserve"> REF _Ref127273221 \r \h </w:instrText>
      </w:r>
      <w:r>
        <w:fldChar w:fldCharType="separate"/>
      </w:r>
      <w:r w:rsidR="002C6945">
        <w:t>[2]</w:t>
      </w:r>
      <w:r>
        <w:fldChar w:fldCharType="end"/>
      </w:r>
      <w:r>
        <w:t>, with the latest agreements captured in [3-8].</w:t>
      </w:r>
    </w:p>
    <w:p w14:paraId="62956504" w14:textId="77777777" w:rsidR="00922013" w:rsidRDefault="00922013" w:rsidP="00DF7B62"/>
    <w:p w14:paraId="74E938E8" w14:textId="686CB93A" w:rsidR="00DF7B62" w:rsidRPr="00DF7B62" w:rsidRDefault="00DF7B62" w:rsidP="00DF7B62">
      <w:r>
        <w:t xml:space="preserve">This contribution provides </w:t>
      </w:r>
      <w:r w:rsidR="001868FA">
        <w:t>the rationale for the separate band WUS system architecture.</w:t>
      </w:r>
    </w:p>
    <w:p w14:paraId="1A717006" w14:textId="39365860" w:rsidR="00EB1DDB" w:rsidRDefault="00617EE1" w:rsidP="00617EE1">
      <w:pPr>
        <w:pStyle w:val="Heading1"/>
        <w:rPr>
          <w:lang w:val="en-US"/>
        </w:rPr>
      </w:pPr>
      <w:r>
        <w:rPr>
          <w:lang w:val="en-US"/>
        </w:rPr>
        <w:t>2</w:t>
      </w:r>
      <w:r w:rsidRPr="003E244D">
        <w:rPr>
          <w:lang w:val="en-US"/>
        </w:rPr>
        <w:tab/>
      </w:r>
      <w:r w:rsidR="00EB1DDB">
        <w:rPr>
          <w:lang w:val="en-US"/>
        </w:rPr>
        <w:t>Discussion</w:t>
      </w:r>
    </w:p>
    <w:p w14:paraId="7D4CA445" w14:textId="445BAE35" w:rsidR="00B605C6" w:rsidRDefault="00B605C6" w:rsidP="00B605C6">
      <w:pPr>
        <w:rPr>
          <w:lang w:val="en-GB"/>
        </w:rPr>
      </w:pPr>
      <w:r w:rsidRPr="00434E9C">
        <w:rPr>
          <w:lang w:val="en-GB"/>
        </w:rPr>
        <w:t xml:space="preserve">Dedicated spectrum for the WUS can enable a low-complexity </w:t>
      </w:r>
      <w:r>
        <w:rPr>
          <w:lang w:val="en-GB"/>
        </w:rPr>
        <w:t>UE receiver</w:t>
      </w:r>
      <w:r w:rsidRPr="00434E9C">
        <w:rPr>
          <w:lang w:val="en-GB"/>
        </w:rPr>
        <w:t xml:space="preserve"> and avoid reducing the spectral efficiency of cellular communications by not configuring the WUS in-channel with the wanted </w:t>
      </w:r>
      <w:r>
        <w:rPr>
          <w:lang w:val="en-GB"/>
        </w:rPr>
        <w:t xml:space="preserve">cellular </w:t>
      </w:r>
      <w:r w:rsidRPr="00434E9C">
        <w:rPr>
          <w:lang w:val="en-GB"/>
        </w:rPr>
        <w:t>data</w:t>
      </w:r>
      <w:r>
        <w:rPr>
          <w:lang w:val="en-GB"/>
        </w:rPr>
        <w:t xml:space="preserve">.  </w:t>
      </w:r>
      <w:r w:rsidRPr="00434E9C">
        <w:rPr>
          <w:lang w:val="en-GB"/>
        </w:rPr>
        <w:t>A reuse of spectrum licensed for broadcast operation can be a viable scenario</w:t>
      </w:r>
      <w:r>
        <w:rPr>
          <w:lang w:val="en-GB"/>
        </w:rPr>
        <w:t>.  P</w:t>
      </w:r>
      <w:r w:rsidRPr="00434E9C">
        <w:rPr>
          <w:lang w:val="en-GB"/>
        </w:rPr>
        <w:t>otential spectrum that can be used for WUS broadcast is the TV whitespaces spectrum</w:t>
      </w:r>
      <w:r>
        <w:rPr>
          <w:lang w:val="en-GB"/>
        </w:rPr>
        <w:t xml:space="preserve">.  </w:t>
      </w:r>
      <w:r w:rsidRPr="00434E9C">
        <w:rPr>
          <w:lang w:val="en-GB"/>
        </w:rPr>
        <w:t xml:space="preserve">TV channels 19 through 36 span the 500 </w:t>
      </w:r>
      <w:r>
        <w:rPr>
          <w:lang w:val="en-GB"/>
        </w:rPr>
        <w:t>–</w:t>
      </w:r>
      <w:r w:rsidRPr="00434E9C">
        <w:rPr>
          <w:lang w:val="en-GB"/>
        </w:rPr>
        <w:t xml:space="preserve"> 608 MHz frequency range</w:t>
      </w:r>
      <w:r>
        <w:rPr>
          <w:lang w:val="en-GB"/>
        </w:rPr>
        <w:t xml:space="preserve">.  </w:t>
      </w:r>
      <w:r w:rsidRPr="00434E9C">
        <w:rPr>
          <w:lang w:val="en-GB"/>
        </w:rPr>
        <w:t>Each TV channel is 6 MHz wide with 0.309 MHz guard band on each side</w:t>
      </w:r>
      <w:r>
        <w:rPr>
          <w:lang w:val="en-GB"/>
        </w:rPr>
        <w:t xml:space="preserve">.  </w:t>
      </w:r>
      <w:r w:rsidRPr="00434E9C">
        <w:rPr>
          <w:lang w:val="en-GB"/>
        </w:rPr>
        <w:t>In total, there are 11.14 MHz available with this guard band spectrum</w:t>
      </w:r>
      <w:r>
        <w:rPr>
          <w:lang w:val="en-GB"/>
        </w:rPr>
        <w:t xml:space="preserve">.  Additionally, the band plans discussed in the LTE 6G broadcast work item can be considered for this purpose, enabling broadcast operators to make choices about the services and business models they wish to pursue with their spectrum </w:t>
      </w:r>
      <w:r>
        <w:rPr>
          <w:lang w:val="en-GB"/>
        </w:rPr>
        <w:fldChar w:fldCharType="begin"/>
      </w:r>
      <w:r>
        <w:rPr>
          <w:lang w:val="en-GB"/>
        </w:rPr>
        <w:instrText xml:space="preserve"> REF _Ref142644164 \r \h </w:instrText>
      </w:r>
      <w:r>
        <w:rPr>
          <w:lang w:val="en-GB"/>
        </w:rPr>
      </w:r>
      <w:r>
        <w:rPr>
          <w:lang w:val="en-GB"/>
        </w:rPr>
        <w:fldChar w:fldCharType="separate"/>
      </w:r>
      <w:r w:rsidR="002C6945">
        <w:rPr>
          <w:lang w:val="en-GB"/>
        </w:rPr>
        <w:t>[9]</w:t>
      </w:r>
      <w:r>
        <w:rPr>
          <w:lang w:val="en-GB"/>
        </w:rPr>
        <w:fldChar w:fldCharType="end"/>
      </w:r>
      <w:r>
        <w:rPr>
          <w:lang w:val="en-GB"/>
        </w:rPr>
        <w:t>:</w:t>
      </w:r>
    </w:p>
    <w:p w14:paraId="0046DA0A" w14:textId="77777777" w:rsidR="00B605C6" w:rsidRDefault="00B605C6" w:rsidP="00B605C6">
      <w:pPr>
        <w:rPr>
          <w:lang w:val="en-GB"/>
        </w:rPr>
      </w:pPr>
    </w:p>
    <w:tbl>
      <w:tblPr>
        <w:tblStyle w:val="TableGrid"/>
        <w:tblW w:w="0" w:type="auto"/>
        <w:tblLook w:val="04A0" w:firstRow="1" w:lastRow="0" w:firstColumn="1" w:lastColumn="0" w:noHBand="0" w:noVBand="1"/>
      </w:tblPr>
      <w:tblGrid>
        <w:gridCol w:w="9631"/>
      </w:tblGrid>
      <w:tr w:rsidR="00B605C6" w14:paraId="29A27EC1" w14:textId="77777777" w:rsidTr="00856CEB">
        <w:tc>
          <w:tcPr>
            <w:tcW w:w="9631" w:type="dxa"/>
          </w:tcPr>
          <w:p w14:paraId="3927658F" w14:textId="77777777" w:rsidR="00B605C6" w:rsidRPr="00AB3D40" w:rsidRDefault="00B605C6" w:rsidP="00856CEB">
            <w:pPr>
              <w:pStyle w:val="Heading1"/>
              <w:rPr>
                <w:sz w:val="28"/>
                <w:szCs w:val="28"/>
                <w:lang w:eastAsia="zh-CN"/>
              </w:rPr>
            </w:pPr>
            <w:r>
              <w:rPr>
                <w:sz w:val="28"/>
                <w:szCs w:val="28"/>
              </w:rPr>
              <w:lastRenderedPageBreak/>
              <w:t>Band plan</w:t>
            </w:r>
          </w:p>
          <w:p w14:paraId="376FF412" w14:textId="77777777" w:rsidR="00B605C6" w:rsidRDefault="00B605C6" w:rsidP="00856CEB">
            <w:pPr>
              <w:rPr>
                <w:iCs/>
              </w:rPr>
            </w:pPr>
            <w:r>
              <w:rPr>
                <w:iCs/>
              </w:rPr>
              <w:t>From [1] two band plan options not mutually exclusive were identified</w:t>
            </w:r>
          </w:p>
          <w:p w14:paraId="5CF32596" w14:textId="77777777" w:rsidR="00B605C6" w:rsidRPr="007E2DB7" w:rsidRDefault="00B605C6" w:rsidP="00856CEB">
            <w:pPr>
              <w:pStyle w:val="ListParagraph"/>
              <w:numPr>
                <w:ilvl w:val="0"/>
                <w:numId w:val="41"/>
              </w:numPr>
              <w:overflowPunct w:val="0"/>
              <w:autoSpaceDE w:val="0"/>
              <w:autoSpaceDN w:val="0"/>
              <w:adjustRightInd w:val="0"/>
              <w:spacing w:after="180"/>
              <w:textAlignment w:val="baseline"/>
              <w:rPr>
                <w:iCs/>
              </w:rPr>
            </w:pPr>
            <w:r w:rsidRPr="007E2DB7">
              <w:rPr>
                <w:iCs/>
              </w:rPr>
              <w:t>Define a single band covering the entire UHF frequency range 470 – [698/702] MHz</w:t>
            </w:r>
          </w:p>
          <w:p w14:paraId="76F5DD88" w14:textId="77777777" w:rsidR="00B605C6" w:rsidRPr="00840544" w:rsidRDefault="00B605C6" w:rsidP="00856CEB">
            <w:pPr>
              <w:pStyle w:val="ListParagraph"/>
              <w:numPr>
                <w:ilvl w:val="0"/>
                <w:numId w:val="42"/>
              </w:numPr>
              <w:overflowPunct w:val="0"/>
              <w:autoSpaceDE w:val="0"/>
              <w:autoSpaceDN w:val="0"/>
              <w:adjustRightInd w:val="0"/>
              <w:spacing w:after="180"/>
              <w:textAlignment w:val="baseline"/>
              <w:rPr>
                <w:iCs/>
              </w:rPr>
            </w:pPr>
            <w:r w:rsidRPr="00840544">
              <w:rPr>
                <w:iCs/>
              </w:rPr>
              <w:t>The requirements are relaxed for this band (TBD which requirements and how much) and/or</w:t>
            </w:r>
          </w:p>
          <w:p w14:paraId="514095C7" w14:textId="77777777" w:rsidR="00B605C6" w:rsidRPr="00840544" w:rsidRDefault="00B605C6" w:rsidP="00856CEB">
            <w:pPr>
              <w:pStyle w:val="ListParagraph"/>
              <w:numPr>
                <w:ilvl w:val="0"/>
                <w:numId w:val="42"/>
              </w:numPr>
              <w:overflowPunct w:val="0"/>
              <w:autoSpaceDE w:val="0"/>
              <w:autoSpaceDN w:val="0"/>
              <w:adjustRightInd w:val="0"/>
              <w:spacing w:after="180"/>
              <w:textAlignment w:val="baseline"/>
              <w:rPr>
                <w:iCs/>
              </w:rPr>
            </w:pPr>
            <w:r w:rsidRPr="00840544">
              <w:rPr>
                <w:iCs/>
              </w:rPr>
              <w:t>This band is assumed to be implemented with more than one filter in the UE (TBD how many filters and the characteristics of those filters)</w:t>
            </w:r>
          </w:p>
          <w:p w14:paraId="35BED85F" w14:textId="77777777" w:rsidR="00B605C6" w:rsidRPr="007E2DB7" w:rsidRDefault="00B605C6" w:rsidP="00856CEB">
            <w:pPr>
              <w:pStyle w:val="ListParagraph"/>
              <w:numPr>
                <w:ilvl w:val="0"/>
                <w:numId w:val="41"/>
              </w:numPr>
              <w:overflowPunct w:val="0"/>
              <w:autoSpaceDE w:val="0"/>
              <w:autoSpaceDN w:val="0"/>
              <w:adjustRightInd w:val="0"/>
              <w:spacing w:after="180"/>
              <w:textAlignment w:val="baseline"/>
              <w:rPr>
                <w:iCs/>
              </w:rPr>
            </w:pPr>
            <w:r w:rsidRPr="007E2DB7">
              <w:rPr>
                <w:iCs/>
              </w:rPr>
              <w:t xml:space="preserve">Define smaller bands </w:t>
            </w:r>
          </w:p>
          <w:p w14:paraId="757F8F9F" w14:textId="77777777" w:rsidR="00B605C6" w:rsidRDefault="00B605C6" w:rsidP="00856CEB">
            <w:pPr>
              <w:pStyle w:val="ListParagraph"/>
              <w:numPr>
                <w:ilvl w:val="0"/>
                <w:numId w:val="43"/>
              </w:numPr>
              <w:overflowPunct w:val="0"/>
              <w:autoSpaceDE w:val="0"/>
              <w:autoSpaceDN w:val="0"/>
              <w:adjustRightInd w:val="0"/>
              <w:spacing w:after="180"/>
              <w:textAlignment w:val="baseline"/>
              <w:rPr>
                <w:iCs/>
              </w:rPr>
            </w:pPr>
            <w:r>
              <w:rPr>
                <w:iCs/>
              </w:rPr>
              <w:t>At least one of the bands overlaps with Band n105 DL to reuse n105 Rx filter</w:t>
            </w:r>
          </w:p>
          <w:p w14:paraId="39B5C22B" w14:textId="77777777" w:rsidR="00B605C6" w:rsidRPr="008706D3" w:rsidRDefault="00B605C6" w:rsidP="00856CEB">
            <w:pPr>
              <w:pStyle w:val="ListParagraph"/>
              <w:numPr>
                <w:ilvl w:val="0"/>
                <w:numId w:val="43"/>
              </w:numPr>
              <w:overflowPunct w:val="0"/>
              <w:autoSpaceDE w:val="0"/>
              <w:autoSpaceDN w:val="0"/>
              <w:adjustRightInd w:val="0"/>
              <w:spacing w:after="180"/>
              <w:textAlignment w:val="baseline"/>
              <w:rPr>
                <w:iCs/>
              </w:rPr>
            </w:pPr>
            <w:r>
              <w:t>Specify the following bands 470-542 MHz, 540-606 MHz and 602-702 MHz.</w:t>
            </w:r>
          </w:p>
          <w:p w14:paraId="0CE6CBC2" w14:textId="77777777" w:rsidR="00B605C6" w:rsidRPr="00C6274B" w:rsidRDefault="00B605C6" w:rsidP="00856CEB">
            <w:pPr>
              <w:pStyle w:val="ListParagraph"/>
              <w:numPr>
                <w:ilvl w:val="0"/>
                <w:numId w:val="43"/>
              </w:numPr>
              <w:overflowPunct w:val="0"/>
              <w:autoSpaceDE w:val="0"/>
              <w:autoSpaceDN w:val="0"/>
              <w:adjustRightInd w:val="0"/>
              <w:spacing w:after="180"/>
              <w:textAlignment w:val="baseline"/>
              <w:rPr>
                <w:iCs/>
              </w:rPr>
            </w:pPr>
            <w:r>
              <w:t xml:space="preserve">Other </w:t>
            </w:r>
          </w:p>
          <w:p w14:paraId="0D2386AE" w14:textId="77777777" w:rsidR="00B605C6" w:rsidRPr="00DB0A39" w:rsidRDefault="00B605C6" w:rsidP="00856CEB">
            <w:pPr>
              <w:ind w:firstLine="1"/>
              <w:rPr>
                <w:b/>
                <w:iCs/>
              </w:rPr>
            </w:pPr>
            <w:r w:rsidRPr="00DB0A39">
              <w:rPr>
                <w:b/>
                <w:iCs/>
              </w:rPr>
              <w:t>Agreement</w:t>
            </w:r>
            <w:r>
              <w:rPr>
                <w:b/>
                <w:iCs/>
              </w:rPr>
              <w:t xml:space="preserve"> from online session</w:t>
            </w:r>
            <w:r w:rsidRPr="00DB0A39">
              <w:rPr>
                <w:b/>
                <w:iCs/>
              </w:rPr>
              <w:t xml:space="preserve">: </w:t>
            </w:r>
          </w:p>
          <w:p w14:paraId="26F27357" w14:textId="77777777" w:rsidR="00B605C6" w:rsidRPr="00DB0A39" w:rsidRDefault="00B605C6" w:rsidP="00856CEB">
            <w:pPr>
              <w:pStyle w:val="ListParagraph"/>
              <w:numPr>
                <w:ilvl w:val="0"/>
                <w:numId w:val="44"/>
              </w:numPr>
              <w:overflowPunct w:val="0"/>
              <w:autoSpaceDE w:val="0"/>
              <w:autoSpaceDN w:val="0"/>
              <w:spacing w:after="180"/>
              <w:textAlignment w:val="baseline"/>
              <w:rPr>
                <w:iCs/>
              </w:rPr>
            </w:pPr>
            <w:r w:rsidRPr="00DB0A39">
              <w:rPr>
                <w:iCs/>
              </w:rPr>
              <w:t xml:space="preserve">Define the band plan based on available data for BS and UE.  </w:t>
            </w:r>
          </w:p>
          <w:p w14:paraId="3E3F97F0" w14:textId="77777777" w:rsidR="00B605C6" w:rsidRPr="00DB0A39" w:rsidRDefault="00B605C6" w:rsidP="00856CEB">
            <w:pPr>
              <w:pStyle w:val="ListParagraph"/>
              <w:numPr>
                <w:ilvl w:val="1"/>
                <w:numId w:val="44"/>
              </w:numPr>
              <w:overflowPunct w:val="0"/>
              <w:autoSpaceDE w:val="0"/>
              <w:autoSpaceDN w:val="0"/>
              <w:spacing w:after="180"/>
              <w:textAlignment w:val="baseline"/>
              <w:rPr>
                <w:iCs/>
              </w:rPr>
            </w:pPr>
            <w:r w:rsidRPr="00DB0A39">
              <w:rPr>
                <w:iCs/>
              </w:rPr>
              <w:t xml:space="preserve">Full UHF band, i.e., 470 – 698MHz, </w:t>
            </w:r>
          </w:p>
          <w:p w14:paraId="28B4A908" w14:textId="77777777" w:rsidR="00B605C6" w:rsidRPr="00DB0A39" w:rsidRDefault="00B605C6" w:rsidP="00856CEB">
            <w:pPr>
              <w:pStyle w:val="ListParagraph"/>
              <w:numPr>
                <w:ilvl w:val="2"/>
                <w:numId w:val="44"/>
              </w:numPr>
              <w:overflowPunct w:val="0"/>
              <w:autoSpaceDE w:val="0"/>
              <w:autoSpaceDN w:val="0"/>
              <w:spacing w:after="180"/>
              <w:textAlignment w:val="baseline"/>
              <w:rPr>
                <w:iCs/>
              </w:rPr>
            </w:pPr>
            <w:r w:rsidRPr="00DB0A39">
              <w:rPr>
                <w:iCs/>
              </w:rPr>
              <w:t>with reduced UE blocking</w:t>
            </w:r>
          </w:p>
          <w:p w14:paraId="35C55F64" w14:textId="77777777" w:rsidR="00B605C6" w:rsidRPr="00DB0A39" w:rsidRDefault="00B605C6" w:rsidP="00856CEB">
            <w:pPr>
              <w:pStyle w:val="ListParagraph"/>
              <w:numPr>
                <w:ilvl w:val="1"/>
                <w:numId w:val="44"/>
              </w:numPr>
              <w:overflowPunct w:val="0"/>
              <w:autoSpaceDE w:val="0"/>
              <w:autoSpaceDN w:val="0"/>
              <w:spacing w:after="180"/>
              <w:textAlignment w:val="baseline"/>
              <w:rPr>
                <w:iCs/>
              </w:rPr>
            </w:pPr>
            <w:r w:rsidRPr="00DB0A39">
              <w:rPr>
                <w:iCs/>
              </w:rPr>
              <w:t xml:space="preserve">Narrow band, i.e., 612 – 652 MHz, which is the same as the downlink operating band of n105.  </w:t>
            </w:r>
          </w:p>
          <w:p w14:paraId="6FE93DBE" w14:textId="77777777" w:rsidR="00B605C6" w:rsidRDefault="00B605C6" w:rsidP="00856CEB">
            <w:pPr>
              <w:pStyle w:val="ListParagraph"/>
              <w:numPr>
                <w:ilvl w:val="1"/>
                <w:numId w:val="44"/>
              </w:numPr>
              <w:overflowPunct w:val="0"/>
              <w:autoSpaceDE w:val="0"/>
              <w:autoSpaceDN w:val="0"/>
              <w:spacing w:after="180"/>
              <w:textAlignment w:val="baseline"/>
              <w:rPr>
                <w:iCs/>
              </w:rPr>
            </w:pPr>
            <w:r w:rsidRPr="00DB0A39">
              <w:rPr>
                <w:iCs/>
              </w:rPr>
              <w:t>If data for other frequency ranges becomes available before the conclusion of the work item, it can be considered either as a separate band or as a modification to initially defined bands.</w:t>
            </w:r>
          </w:p>
          <w:p w14:paraId="61F287A0" w14:textId="77777777" w:rsidR="00B605C6" w:rsidRPr="003862F3" w:rsidRDefault="00B605C6" w:rsidP="00856CEB">
            <w:pPr>
              <w:overflowPunct w:val="0"/>
              <w:autoSpaceDE w:val="0"/>
              <w:autoSpaceDN w:val="0"/>
              <w:textAlignment w:val="baseline"/>
              <w:rPr>
                <w:b/>
                <w:bCs/>
                <w:iCs/>
              </w:rPr>
            </w:pPr>
            <w:r w:rsidRPr="003862F3">
              <w:rPr>
                <w:b/>
                <w:bCs/>
                <w:iCs/>
              </w:rPr>
              <w:t>Way Forward</w:t>
            </w:r>
          </w:p>
          <w:p w14:paraId="3049EAA7" w14:textId="77777777" w:rsidR="00B605C6" w:rsidRDefault="00B605C6" w:rsidP="00856CEB">
            <w:pPr>
              <w:pStyle w:val="ListParagraph"/>
              <w:numPr>
                <w:ilvl w:val="0"/>
                <w:numId w:val="45"/>
              </w:numPr>
              <w:overflowPunct w:val="0"/>
              <w:autoSpaceDE w:val="0"/>
              <w:autoSpaceDN w:val="0"/>
              <w:spacing w:after="180"/>
              <w:textAlignment w:val="baseline"/>
              <w:rPr>
                <w:b/>
                <w:bCs/>
                <w:iCs/>
              </w:rPr>
            </w:pPr>
            <w:r w:rsidRPr="003862F3">
              <w:rPr>
                <w:b/>
                <w:bCs/>
                <w:iCs/>
              </w:rPr>
              <w:t>Further clarification and study is needed to elaborate on and quantify requirements with respect to reduced UE blocking for the full UHF band.</w:t>
            </w:r>
          </w:p>
          <w:p w14:paraId="1EBBE73B" w14:textId="77777777" w:rsidR="00B605C6" w:rsidRPr="00055E60" w:rsidRDefault="00B605C6" w:rsidP="00856CEB">
            <w:pPr>
              <w:pStyle w:val="ListParagraph"/>
              <w:numPr>
                <w:ilvl w:val="0"/>
                <w:numId w:val="45"/>
              </w:numPr>
              <w:overflowPunct w:val="0"/>
              <w:autoSpaceDE w:val="0"/>
              <w:autoSpaceDN w:val="0"/>
              <w:spacing w:after="180"/>
              <w:textAlignment w:val="baseline"/>
              <w:rPr>
                <w:b/>
                <w:bCs/>
                <w:iCs/>
              </w:rPr>
            </w:pPr>
            <w:r>
              <w:rPr>
                <w:b/>
                <w:bCs/>
                <w:iCs/>
              </w:rPr>
              <w:t>All technical requirements for these bands are still to be defined.</w:t>
            </w:r>
          </w:p>
        </w:tc>
      </w:tr>
    </w:tbl>
    <w:p w14:paraId="59E56E0E" w14:textId="77777777" w:rsidR="00B605C6" w:rsidRDefault="00B605C6" w:rsidP="00B605C6">
      <w:pPr>
        <w:rPr>
          <w:lang w:val="en-GB"/>
        </w:rPr>
      </w:pPr>
    </w:p>
    <w:p w14:paraId="5095ACA7" w14:textId="5F952D0C" w:rsidR="00B60A7F" w:rsidRDefault="00B60A7F" w:rsidP="00B605C6">
      <w:pPr>
        <w:rPr>
          <w:lang w:val="en-GB"/>
        </w:rPr>
      </w:pPr>
      <w:r>
        <w:rPr>
          <w:lang w:val="en-GB"/>
        </w:rPr>
        <w:t xml:space="preserve">Consulting ITU agreements, we refer to the following summary of digital audio broadcasting systems </w:t>
      </w:r>
      <w:r>
        <w:rPr>
          <w:lang w:val="en-GB"/>
        </w:rPr>
        <w:fldChar w:fldCharType="begin"/>
      </w:r>
      <w:r>
        <w:rPr>
          <w:lang w:val="en-GB"/>
        </w:rPr>
        <w:instrText xml:space="preserve"> REF _Ref142651007 \r \h </w:instrText>
      </w:r>
      <w:r>
        <w:rPr>
          <w:lang w:val="en-GB"/>
        </w:rPr>
      </w:r>
      <w:r>
        <w:rPr>
          <w:lang w:val="en-GB"/>
        </w:rPr>
        <w:fldChar w:fldCharType="separate"/>
      </w:r>
      <w:r w:rsidR="002C6945">
        <w:rPr>
          <w:lang w:val="en-GB"/>
        </w:rPr>
        <w:t>[10]</w:t>
      </w:r>
      <w:r>
        <w:rPr>
          <w:lang w:val="en-GB"/>
        </w:rPr>
        <w:fldChar w:fldCharType="end"/>
      </w:r>
      <w:r>
        <w:rPr>
          <w:lang w:val="en-GB"/>
        </w:rPr>
        <w:t>:</w:t>
      </w:r>
    </w:p>
    <w:p w14:paraId="0FB2C9F3" w14:textId="77777777" w:rsidR="00B60A7F" w:rsidRDefault="00B60A7F" w:rsidP="00B605C6">
      <w:pPr>
        <w:rPr>
          <w:lang w:val="en-GB"/>
        </w:rPr>
      </w:pPr>
    </w:p>
    <w:p w14:paraId="11EB5712" w14:textId="1D27F932" w:rsidR="00B60A7F" w:rsidRDefault="00B60A7F" w:rsidP="00B605C6">
      <w:pPr>
        <w:rPr>
          <w:lang w:val="en-GB"/>
        </w:rPr>
      </w:pPr>
      <w:r w:rsidRPr="00B60A7F">
        <w:rPr>
          <w:lang w:val="en-GB"/>
        </w:rPr>
        <w:lastRenderedPageBreak/>
        <w:drawing>
          <wp:inline distT="0" distB="0" distL="0" distR="0" wp14:anchorId="218FB5A1" wp14:editId="06CF9864">
            <wp:extent cx="6122035" cy="7681595"/>
            <wp:effectExtent l="0" t="0" r="0" b="1905"/>
            <wp:docPr id="1540507240" name="Picture 1" descr="A screenshot of a re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507240" name="Picture 1" descr="A screenshot of a report&#10;&#10;Description automatically generated"/>
                    <pic:cNvPicPr/>
                  </pic:nvPicPr>
                  <pic:blipFill>
                    <a:blip r:embed="rId9"/>
                    <a:stretch>
                      <a:fillRect/>
                    </a:stretch>
                  </pic:blipFill>
                  <pic:spPr>
                    <a:xfrm>
                      <a:off x="0" y="0"/>
                      <a:ext cx="6122035" cy="7681595"/>
                    </a:xfrm>
                    <a:prstGeom prst="rect">
                      <a:avLst/>
                    </a:prstGeom>
                  </pic:spPr>
                </pic:pic>
              </a:graphicData>
            </a:graphic>
          </wp:inline>
        </w:drawing>
      </w:r>
    </w:p>
    <w:p w14:paraId="33D3142C" w14:textId="77777777" w:rsidR="00B60A7F" w:rsidRDefault="00B60A7F" w:rsidP="00B605C6">
      <w:pPr>
        <w:rPr>
          <w:lang w:val="en-GB"/>
        </w:rPr>
      </w:pPr>
    </w:p>
    <w:p w14:paraId="2F0CD79D" w14:textId="73E8F199" w:rsidR="00B60A7F" w:rsidRDefault="00B60A7F" w:rsidP="00B605C6">
      <w:pPr>
        <w:rPr>
          <w:lang w:val="en-GB"/>
        </w:rPr>
      </w:pPr>
      <w:r w:rsidRPr="00B60A7F">
        <w:rPr>
          <w:lang w:val="en-GB"/>
        </w:rPr>
        <w:lastRenderedPageBreak/>
        <w:drawing>
          <wp:inline distT="0" distB="0" distL="0" distR="0" wp14:anchorId="4A897756" wp14:editId="32FE0907">
            <wp:extent cx="6122035" cy="1886585"/>
            <wp:effectExtent l="0" t="0" r="0" b="5715"/>
            <wp:docPr id="1718250885"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250885" name="Picture 1" descr="A close-up of a document&#10;&#10;Description automatically generated"/>
                    <pic:cNvPicPr/>
                  </pic:nvPicPr>
                  <pic:blipFill>
                    <a:blip r:embed="rId10"/>
                    <a:stretch>
                      <a:fillRect/>
                    </a:stretch>
                  </pic:blipFill>
                  <pic:spPr>
                    <a:xfrm>
                      <a:off x="0" y="0"/>
                      <a:ext cx="6122035" cy="1886585"/>
                    </a:xfrm>
                    <a:prstGeom prst="rect">
                      <a:avLst/>
                    </a:prstGeom>
                  </pic:spPr>
                </pic:pic>
              </a:graphicData>
            </a:graphic>
          </wp:inline>
        </w:drawing>
      </w:r>
    </w:p>
    <w:p w14:paraId="29C24734" w14:textId="77777777" w:rsidR="00B60A7F" w:rsidRDefault="00B60A7F" w:rsidP="00B605C6">
      <w:pPr>
        <w:rPr>
          <w:lang w:val="en-GB"/>
        </w:rPr>
      </w:pPr>
    </w:p>
    <w:p w14:paraId="481C11AD" w14:textId="13C8103F" w:rsidR="00B60A7F" w:rsidRDefault="00B60A7F" w:rsidP="00B605C6">
      <w:pPr>
        <w:rPr>
          <w:lang w:val="en-GB"/>
        </w:rPr>
      </w:pPr>
      <w:r>
        <w:rPr>
          <w:lang w:val="en-GB"/>
        </w:rPr>
        <w:t>T</w:t>
      </w:r>
      <w:r w:rsidRPr="00B60A7F">
        <w:rPr>
          <w:lang w:val="en-GB"/>
        </w:rPr>
        <w:t>his background material provides the context for the spectrum feasibility of operating a broadcast service dedicated to transmitting wake-up signals for cellular UEs</w:t>
      </w:r>
    </w:p>
    <w:p w14:paraId="3F59F70F" w14:textId="77777777" w:rsidR="00B60A7F" w:rsidRDefault="00B60A7F" w:rsidP="00B605C6">
      <w:pPr>
        <w:rPr>
          <w:lang w:val="en-GB"/>
        </w:rPr>
      </w:pPr>
    </w:p>
    <w:p w14:paraId="51BBF4EA" w14:textId="77DEF495" w:rsidR="00B605C6" w:rsidRPr="00434E9C" w:rsidRDefault="00B605C6" w:rsidP="00B605C6">
      <w:pPr>
        <w:rPr>
          <w:lang w:val="en-GB"/>
        </w:rPr>
      </w:pPr>
      <w:r w:rsidRPr="00434E9C">
        <w:rPr>
          <w:lang w:val="en-GB"/>
        </w:rPr>
        <w:t xml:space="preserve">A wake-up signal (WUS) broadcast network can be overlaid over a cellular network, as shown in </w:t>
      </w:r>
      <w:r>
        <w:rPr>
          <w:lang w:val="en-GB"/>
        </w:rPr>
        <w:t xml:space="preserve">Figure </w:t>
      </w:r>
      <w:r w:rsidR="00AE794A">
        <w:rPr>
          <w:lang w:val="en-GB"/>
        </w:rPr>
        <w:t>1</w:t>
      </w:r>
      <w:r>
        <w:rPr>
          <w:lang w:val="en-GB"/>
        </w:rPr>
        <w:t xml:space="preserve"> below.</w:t>
      </w:r>
    </w:p>
    <w:p w14:paraId="32AF8914" w14:textId="77777777" w:rsidR="00B605C6" w:rsidRDefault="00B605C6" w:rsidP="00B605C6">
      <w:pPr>
        <w:keepNext/>
        <w:jc w:val="center"/>
      </w:pPr>
      <w:r w:rsidRPr="00434E9C">
        <w:rPr>
          <w:noProof/>
          <w:lang w:val="en-GB"/>
        </w:rPr>
        <w:drawing>
          <wp:inline distT="0" distB="0" distL="0" distR="0" wp14:anchorId="45607572" wp14:editId="2086701B">
            <wp:extent cx="3657600" cy="2712565"/>
            <wp:effectExtent l="0" t="0" r="0" b="5715"/>
            <wp:docPr id="1" name="Picture 1" descr="A colorful hexagon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olorful hexagons with black text&#10;&#10;Description automatically generated"/>
                    <pic:cNvPicPr/>
                  </pic:nvPicPr>
                  <pic:blipFill>
                    <a:blip r:embed="rId11"/>
                    <a:stretch>
                      <a:fillRect/>
                    </a:stretch>
                  </pic:blipFill>
                  <pic:spPr>
                    <a:xfrm>
                      <a:off x="0" y="0"/>
                      <a:ext cx="3657600" cy="2712565"/>
                    </a:xfrm>
                    <a:prstGeom prst="rect">
                      <a:avLst/>
                    </a:prstGeom>
                  </pic:spPr>
                </pic:pic>
              </a:graphicData>
            </a:graphic>
          </wp:inline>
        </w:drawing>
      </w:r>
    </w:p>
    <w:p w14:paraId="132A9677" w14:textId="1BE8E352" w:rsidR="00B605C6" w:rsidRDefault="00B605C6" w:rsidP="00B605C6">
      <w:pPr>
        <w:pStyle w:val="Caption"/>
        <w:jc w:val="center"/>
        <w:rPr>
          <w:lang w:val="en-GB"/>
        </w:rPr>
      </w:pPr>
      <w:r>
        <w:t xml:space="preserve">Figure </w:t>
      </w:r>
      <w:r>
        <w:fldChar w:fldCharType="begin"/>
      </w:r>
      <w:r>
        <w:instrText xml:space="preserve"> SEQ Figure \* ARABIC </w:instrText>
      </w:r>
      <w:r>
        <w:fldChar w:fldCharType="separate"/>
      </w:r>
      <w:r w:rsidR="002C6945">
        <w:rPr>
          <w:noProof/>
        </w:rPr>
        <w:t>1</w:t>
      </w:r>
      <w:r>
        <w:fldChar w:fldCharType="end"/>
      </w:r>
      <w:r>
        <w:t>: Potential WUS network layout</w:t>
      </w:r>
    </w:p>
    <w:p w14:paraId="63DB10AB" w14:textId="77777777" w:rsidR="00B605C6" w:rsidRDefault="00B605C6" w:rsidP="00B605C6">
      <w:pPr>
        <w:rPr>
          <w:lang w:val="en-GB"/>
        </w:rPr>
      </w:pPr>
    </w:p>
    <w:p w14:paraId="661B6E39" w14:textId="77777777" w:rsidR="00B605C6" w:rsidRDefault="00B605C6" w:rsidP="00B605C6">
      <w:pPr>
        <w:rPr>
          <w:lang w:val="en-GB"/>
        </w:rPr>
      </w:pPr>
      <w:r w:rsidRPr="00434E9C">
        <w:rPr>
          <w:lang w:val="en-GB"/>
        </w:rPr>
        <w:t xml:space="preserve">The WUS network </w:t>
      </w:r>
      <w:r>
        <w:rPr>
          <w:lang w:val="en-GB"/>
        </w:rPr>
        <w:t>can</w:t>
      </w:r>
      <w:r w:rsidRPr="00434E9C">
        <w:rPr>
          <w:lang w:val="en-GB"/>
        </w:rPr>
        <w:t xml:space="preserve"> utilize low-frequency spectrum and existing high-power broadcasting infrastructure to cover multiple mobile broadband (MBB) cells with one WUS node</w:t>
      </w:r>
      <w:r>
        <w:rPr>
          <w:lang w:val="en-GB"/>
        </w:rPr>
        <w:t>.  In this model, the</w:t>
      </w:r>
      <w:r w:rsidRPr="00434E9C">
        <w:rPr>
          <w:lang w:val="en-GB"/>
        </w:rPr>
        <w:t xml:space="preserve"> WUS broadcast network and the cellular MBB network could belong to the same operator or different operators</w:t>
      </w:r>
      <w:r>
        <w:rPr>
          <w:lang w:val="en-GB"/>
        </w:rPr>
        <w:t>.</w:t>
      </w:r>
    </w:p>
    <w:p w14:paraId="74534716" w14:textId="77777777" w:rsidR="00B64595" w:rsidRPr="00B605C6" w:rsidRDefault="00B64595" w:rsidP="00142534">
      <w:pPr>
        <w:rPr>
          <w:lang w:val="en-GB"/>
        </w:rPr>
      </w:pPr>
    </w:p>
    <w:p w14:paraId="77BB2BA7" w14:textId="341D815B" w:rsidR="00B605C6" w:rsidRDefault="00B60A7F" w:rsidP="00142534">
      <w:r>
        <w:t xml:space="preserve">To further rationalize the potential of a separate band WUS network architecture, we consider the potential convergence between the tasks of broadcasting wake-up signals and broadcasting other multicast information to users in the network.  With this convergence, </w:t>
      </w:r>
      <w:r w:rsidRPr="00B60A7F">
        <w:t>broadcast node</w:t>
      </w:r>
      <w:r>
        <w:t>s may be utilized</w:t>
      </w:r>
      <w:r w:rsidRPr="00B60A7F">
        <w:t xml:space="preserve"> to transmit </w:t>
      </w:r>
      <w:r>
        <w:t xml:space="preserve">wake-up signals, </w:t>
      </w:r>
      <w:r w:rsidRPr="00B60A7F">
        <w:t xml:space="preserve">emergency messages, </w:t>
      </w:r>
      <w:r>
        <w:t xml:space="preserve">and other broadcast information to users.  </w:t>
      </w:r>
    </w:p>
    <w:p w14:paraId="779B1899" w14:textId="77777777" w:rsidR="009E7D8A" w:rsidRDefault="009E7D8A" w:rsidP="00142534"/>
    <w:p w14:paraId="4E13212D" w14:textId="74F5ECAB" w:rsidR="00B64595" w:rsidRDefault="00B64595" w:rsidP="00B64595">
      <w:pPr>
        <w:pStyle w:val="Proposal"/>
      </w:pPr>
      <w:bookmarkStart w:id="1" w:name="_Toc135048015"/>
      <w:bookmarkStart w:id="2" w:name="_Toc135048025"/>
      <w:bookmarkStart w:id="3" w:name="_Toc135048110"/>
      <w:bookmarkStart w:id="4" w:name="_Toc142644170"/>
      <w:bookmarkStart w:id="5" w:name="_Toc142651158"/>
      <w:r w:rsidRPr="003E244D">
        <w:t xml:space="preserve">Proposal </w:t>
      </w:r>
      <w:r w:rsidR="00A23D3A">
        <w:t>1</w:t>
      </w:r>
      <w:r w:rsidRPr="003E244D">
        <w:t>:</w:t>
      </w:r>
      <w:r w:rsidRPr="003E244D">
        <w:tab/>
      </w:r>
      <w:r>
        <w:t xml:space="preserve">RAN4 shall continue to study the scenario of WUS in a separate band from </w:t>
      </w:r>
      <w:r w:rsidR="00A23D3A">
        <w:t>the main radio</w:t>
      </w:r>
      <w:r>
        <w:t>.</w:t>
      </w:r>
      <w:bookmarkEnd w:id="1"/>
      <w:bookmarkEnd w:id="2"/>
      <w:bookmarkEnd w:id="3"/>
      <w:bookmarkEnd w:id="4"/>
      <w:bookmarkEnd w:id="5"/>
    </w:p>
    <w:p w14:paraId="7B76EB3B" w14:textId="77777777" w:rsidR="00B64595" w:rsidRDefault="00B64595" w:rsidP="00142534"/>
    <w:p w14:paraId="3EAB561B" w14:textId="77777777" w:rsidR="00B64595" w:rsidRDefault="00B64595" w:rsidP="00142534"/>
    <w:bookmarkEnd w:id="0"/>
    <w:p w14:paraId="09734D9B" w14:textId="77777777" w:rsidR="003E3BCD" w:rsidRDefault="003E3BCD" w:rsidP="003E3BCD">
      <w:pPr>
        <w:rPr>
          <w:lang w:val="en-GB"/>
        </w:rPr>
      </w:pPr>
    </w:p>
    <w:p w14:paraId="2774FB51" w14:textId="77777777" w:rsidR="003E3BCD" w:rsidRPr="003E244D" w:rsidRDefault="003E3BCD" w:rsidP="003E3BCD">
      <w:pPr>
        <w:pStyle w:val="Heading1"/>
        <w:rPr>
          <w:lang w:val="en-US"/>
        </w:rPr>
      </w:pPr>
      <w:r w:rsidRPr="003E244D">
        <w:rPr>
          <w:lang w:val="en-US"/>
        </w:rPr>
        <w:lastRenderedPageBreak/>
        <w:t>3</w:t>
      </w:r>
      <w:r w:rsidRPr="003E244D">
        <w:rPr>
          <w:lang w:val="en-US"/>
        </w:rPr>
        <w:tab/>
        <w:t>Conclusions</w:t>
      </w:r>
    </w:p>
    <w:p w14:paraId="314B14A6" w14:textId="0EBBDBDD" w:rsidR="003E3BCD" w:rsidRDefault="002C6945" w:rsidP="00DF7B62">
      <w:r>
        <w:t>This contribution provides the rationale for the separate band WUS system architecture</w:t>
      </w:r>
      <w:r>
        <w:t>, with the following proposal:</w:t>
      </w:r>
    </w:p>
    <w:p w14:paraId="5A75362D" w14:textId="77777777" w:rsidR="00DF7B62" w:rsidRDefault="00DF7B62" w:rsidP="00DF7B62"/>
    <w:p w14:paraId="56A2066E" w14:textId="77777777" w:rsidR="002C6945" w:rsidRDefault="00DF7B62">
      <w:pPr>
        <w:pStyle w:val="TOC1"/>
        <w:rPr>
          <w:rFonts w:asciiTheme="minorHAnsi" w:eastAsiaTheme="minorEastAsia" w:hAnsiTheme="minorHAnsi" w:cstheme="minorBidi"/>
          <w:b w:val="0"/>
          <w:bCs w:val="0"/>
          <w:noProof/>
          <w:kern w:val="2"/>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2C6945">
        <w:rPr>
          <w:noProof/>
        </w:rPr>
        <w:t>Proposal 1:</w:t>
      </w:r>
      <w:r w:rsidR="002C6945">
        <w:rPr>
          <w:rFonts w:asciiTheme="minorHAnsi" w:eastAsiaTheme="minorEastAsia" w:hAnsiTheme="minorHAnsi" w:cstheme="minorBidi"/>
          <w:b w:val="0"/>
          <w:bCs w:val="0"/>
          <w:noProof/>
          <w:kern w:val="2"/>
          <w14:ligatures w14:val="standardContextual"/>
        </w:rPr>
        <w:tab/>
      </w:r>
      <w:r w:rsidR="002C6945">
        <w:rPr>
          <w:noProof/>
        </w:rPr>
        <w:t>RAN4 shall continue to study the scenario of WUS in a separate band from the main radio.</w:t>
      </w:r>
    </w:p>
    <w:p w14:paraId="443AAB47" w14:textId="20DD830E" w:rsidR="00DF7B62" w:rsidRDefault="00DF7B62" w:rsidP="00DF7B62">
      <w:pPr>
        <w:rPr>
          <w:b/>
          <w:bCs/>
        </w:rPr>
      </w:pPr>
      <w:r w:rsidRPr="003E244D">
        <w:rPr>
          <w:b/>
          <w:bCs/>
        </w:rPr>
        <w:fldChar w:fldCharType="end"/>
      </w:r>
    </w:p>
    <w:p w14:paraId="13893927" w14:textId="57EE5A51" w:rsidR="00EE61FB" w:rsidRPr="003E244D" w:rsidRDefault="00EE61FB" w:rsidP="00DF7B62"/>
    <w:p w14:paraId="6F21E5F6" w14:textId="77777777" w:rsidR="007C4C2C" w:rsidRPr="003E244D" w:rsidRDefault="007C4C2C" w:rsidP="007C4C2C">
      <w:pPr>
        <w:pStyle w:val="Heading1"/>
        <w:rPr>
          <w:lang w:val="en-US"/>
        </w:rPr>
      </w:pPr>
      <w:r>
        <w:rPr>
          <w:lang w:val="en-US"/>
        </w:rPr>
        <w:t>4</w:t>
      </w:r>
      <w:r w:rsidRPr="003E244D">
        <w:rPr>
          <w:lang w:val="en-US"/>
        </w:rPr>
        <w:tab/>
        <w:t>References</w:t>
      </w:r>
    </w:p>
    <w:p w14:paraId="02800C2D" w14:textId="77777777" w:rsidR="007C4C2C" w:rsidRDefault="007C4C2C" w:rsidP="007C4C2C">
      <w:pPr>
        <w:pStyle w:val="EX"/>
        <w:numPr>
          <w:ilvl w:val="0"/>
          <w:numId w:val="5"/>
        </w:numPr>
      </w:pPr>
      <w:bookmarkStart w:id="6" w:name="_Ref127273149"/>
      <w:bookmarkStart w:id="7" w:name="_Ref125442669"/>
      <w:r w:rsidRPr="002E52B9">
        <w:t>RP-222644</w:t>
      </w:r>
      <w:r>
        <w:t>, “</w:t>
      </w:r>
      <w:r w:rsidRPr="002E52B9">
        <w:t>Study on low-power Wake-up Signal and Receiver for NR</w:t>
      </w:r>
      <w:r>
        <w:t>,” vivo, 3GPP RAN #97, September 2022</w:t>
      </w:r>
      <w:bookmarkEnd w:id="6"/>
    </w:p>
    <w:p w14:paraId="055FCCEE" w14:textId="77777777" w:rsidR="007C4C2C" w:rsidRDefault="007C4C2C" w:rsidP="007C4C2C">
      <w:pPr>
        <w:pStyle w:val="EX"/>
        <w:numPr>
          <w:ilvl w:val="0"/>
          <w:numId w:val="5"/>
        </w:numPr>
      </w:pPr>
      <w:bookmarkStart w:id="8" w:name="_Ref127273221"/>
      <w:r w:rsidRPr="002E52B9">
        <w:t>R1-2212999</w:t>
      </w:r>
      <w:r>
        <w:t>, “</w:t>
      </w:r>
      <w:r w:rsidRPr="002E52B9">
        <w:t>LS to RAN4 on low-power wake-up receiver architectures</w:t>
      </w:r>
      <w:r>
        <w:t>,” 3GPP RAN1 #111, November 2022</w:t>
      </w:r>
      <w:bookmarkEnd w:id="8"/>
    </w:p>
    <w:p w14:paraId="47456AE1" w14:textId="77777777" w:rsidR="007C4C2C" w:rsidRDefault="007C4C2C" w:rsidP="007C4C2C">
      <w:pPr>
        <w:pStyle w:val="EX"/>
        <w:numPr>
          <w:ilvl w:val="0"/>
          <w:numId w:val="5"/>
        </w:numPr>
      </w:pPr>
      <w:bookmarkStart w:id="9" w:name="_Ref131999621"/>
      <w:r w:rsidRPr="00DF7B62">
        <w:t>R4-2303711</w:t>
      </w:r>
      <w:r>
        <w:t>, “</w:t>
      </w:r>
      <w:r w:rsidRPr="00DF7B62">
        <w:t>WF on LP-WUS UE RF</w:t>
      </w:r>
      <w:r>
        <w:t>,” vivo, 3GPP RAN4 #106, February 2023</w:t>
      </w:r>
      <w:bookmarkEnd w:id="9"/>
    </w:p>
    <w:p w14:paraId="4D220ED9" w14:textId="77777777" w:rsidR="007C4C2C" w:rsidRDefault="007C4C2C" w:rsidP="007C4C2C">
      <w:pPr>
        <w:pStyle w:val="EX"/>
        <w:numPr>
          <w:ilvl w:val="0"/>
          <w:numId w:val="5"/>
        </w:numPr>
      </w:pPr>
      <w:bookmarkStart w:id="10" w:name="_Ref131999637"/>
      <w:r w:rsidRPr="00DF7B62">
        <w:t>R4-2303712</w:t>
      </w:r>
      <w:r>
        <w:t>, “</w:t>
      </w:r>
      <w:r w:rsidRPr="00DF7B62">
        <w:t>Reply LS to RAN1 on LP-WUR architectures</w:t>
      </w:r>
      <w:r>
        <w:t>,” 3GPP RAN4 #106, February 2023</w:t>
      </w:r>
      <w:bookmarkEnd w:id="10"/>
    </w:p>
    <w:p w14:paraId="2EA07293" w14:textId="77777777" w:rsidR="007C4C2C" w:rsidRPr="00922013" w:rsidRDefault="007C4C2C" w:rsidP="007C4C2C">
      <w:pPr>
        <w:pStyle w:val="EX"/>
        <w:numPr>
          <w:ilvl w:val="0"/>
          <w:numId w:val="5"/>
        </w:numPr>
      </w:pPr>
      <w:bookmarkStart w:id="11" w:name="_Ref131999725"/>
      <w:r w:rsidRPr="00055E60">
        <w:rPr>
          <w:lang w:val="en-GB"/>
        </w:rPr>
        <w:t>R4-2303489</w:t>
      </w:r>
      <w:r>
        <w:rPr>
          <w:lang w:val="en-GB"/>
        </w:rPr>
        <w:t>, “</w:t>
      </w:r>
      <w:r w:rsidRPr="00C0095B">
        <w:rPr>
          <w:lang w:val="en-GB"/>
        </w:rPr>
        <w:t>WF on RF requirements for 5G Broadcast</w:t>
      </w:r>
      <w:r>
        <w:rPr>
          <w:lang w:val="en-GB"/>
        </w:rPr>
        <w:t>,” Qualcomm, 3GPP RAN4 #106, February 2023</w:t>
      </w:r>
      <w:bookmarkEnd w:id="11"/>
    </w:p>
    <w:p w14:paraId="0089F940" w14:textId="477D727B" w:rsidR="00922013" w:rsidRDefault="00922013" w:rsidP="007C4C2C">
      <w:pPr>
        <w:pStyle w:val="EX"/>
        <w:numPr>
          <w:ilvl w:val="0"/>
          <w:numId w:val="5"/>
        </w:numPr>
      </w:pPr>
      <w:r w:rsidRPr="00922013">
        <w:t>R4-2306617</w:t>
      </w:r>
      <w:r>
        <w:t>, “</w:t>
      </w:r>
      <w:r w:rsidRPr="00922013">
        <w:t>WF on LP-WUS</w:t>
      </w:r>
      <w:r>
        <w:t>,” vivo, 3GPP RAN4 #106bis, April 2023</w:t>
      </w:r>
    </w:p>
    <w:p w14:paraId="5E3AA66B" w14:textId="4A20AD4B" w:rsidR="00922013" w:rsidRDefault="008311DD" w:rsidP="007C4C2C">
      <w:pPr>
        <w:pStyle w:val="EX"/>
        <w:numPr>
          <w:ilvl w:val="0"/>
          <w:numId w:val="5"/>
        </w:numPr>
      </w:pPr>
      <w:bookmarkStart w:id="12" w:name="_Ref135045875"/>
      <w:r w:rsidRPr="008311DD">
        <w:t>R1-2304251</w:t>
      </w:r>
      <w:r>
        <w:t>, “</w:t>
      </w:r>
      <w:r w:rsidRPr="008311DD">
        <w:t>Reply LS to RAN4 on LP WUR architectures</w:t>
      </w:r>
      <w:r>
        <w:t>,” 3GPP RAN1 #112bis, April 2023</w:t>
      </w:r>
      <w:bookmarkEnd w:id="12"/>
    </w:p>
    <w:p w14:paraId="6968E061" w14:textId="77777777" w:rsidR="00017CA5" w:rsidRDefault="00017CA5" w:rsidP="00017CA5">
      <w:pPr>
        <w:pStyle w:val="EX"/>
        <w:numPr>
          <w:ilvl w:val="0"/>
          <w:numId w:val="5"/>
        </w:numPr>
      </w:pPr>
      <w:r w:rsidRPr="007C7B90">
        <w:t>R4-2310299</w:t>
      </w:r>
      <w:r>
        <w:t>, “</w:t>
      </w:r>
      <w:r w:rsidRPr="007C7B90">
        <w:t>WF on LP-WUS SI</w:t>
      </w:r>
      <w:r>
        <w:t>,” vivo, 3GPP RAN4 #107, May 2023</w:t>
      </w:r>
    </w:p>
    <w:p w14:paraId="345181AD" w14:textId="06FE78AE" w:rsidR="00017CA5" w:rsidRPr="00B60A7F" w:rsidRDefault="00B605C6" w:rsidP="007C4C2C">
      <w:pPr>
        <w:pStyle w:val="EX"/>
        <w:numPr>
          <w:ilvl w:val="0"/>
          <w:numId w:val="5"/>
        </w:numPr>
      </w:pPr>
      <w:bookmarkStart w:id="13" w:name="_Ref142644164"/>
      <w:r w:rsidRPr="00055E60">
        <w:rPr>
          <w:lang w:val="en-GB"/>
        </w:rPr>
        <w:t>R4-2303489</w:t>
      </w:r>
      <w:r>
        <w:rPr>
          <w:lang w:val="en-GB"/>
        </w:rPr>
        <w:t>, “</w:t>
      </w:r>
      <w:r w:rsidRPr="00C0095B">
        <w:rPr>
          <w:lang w:val="en-GB"/>
        </w:rPr>
        <w:t>WF on RF requirements for 5G Broadcast</w:t>
      </w:r>
      <w:r>
        <w:rPr>
          <w:lang w:val="en-GB"/>
        </w:rPr>
        <w:t>,” Qualcomm, 3GPP RAN4 #106, February 2023</w:t>
      </w:r>
      <w:bookmarkEnd w:id="13"/>
    </w:p>
    <w:p w14:paraId="15A9AD28" w14:textId="3BD66B29" w:rsidR="00B60A7F" w:rsidRDefault="00B60A7F" w:rsidP="007C4C2C">
      <w:pPr>
        <w:pStyle w:val="EX"/>
        <w:numPr>
          <w:ilvl w:val="0"/>
          <w:numId w:val="5"/>
        </w:numPr>
      </w:pPr>
      <w:bookmarkStart w:id="14" w:name="_Ref142651007"/>
      <w:r>
        <w:rPr>
          <w:lang w:val="en-GB"/>
        </w:rPr>
        <w:t xml:space="preserve">“Trends in broadcasting: an overview of development,” </w:t>
      </w:r>
      <w:hyperlink r:id="rId12" w:history="1">
        <w:r w:rsidRPr="00ED6DD8">
          <w:rPr>
            <w:rStyle w:val="Hyperlink"/>
            <w:lang w:val="en-GB"/>
          </w:rPr>
          <w:t>https://www.itu.int/en/ITU-D/Technology/Documents/Broadcasting/TrendsinBroadcasting.pdf</w:t>
        </w:r>
      </w:hyperlink>
      <w:bookmarkEnd w:id="14"/>
      <w:r>
        <w:rPr>
          <w:lang w:val="en-GB"/>
        </w:rPr>
        <w:t xml:space="preserve"> </w:t>
      </w:r>
    </w:p>
    <w:bookmarkEnd w:id="7"/>
    <w:p w14:paraId="5C583FC7" w14:textId="77777777" w:rsidR="007C4C2C" w:rsidRDefault="007C4C2C" w:rsidP="007C4C2C"/>
    <w:p w14:paraId="69351056" w14:textId="7118A917" w:rsidR="005D1E53" w:rsidRDefault="005D1E53" w:rsidP="00DF7B62"/>
    <w:sectPr w:rsidR="005D1E53"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2D13A" w14:textId="77777777" w:rsidR="008C782B" w:rsidRDefault="008C782B">
      <w:r>
        <w:separator/>
      </w:r>
    </w:p>
  </w:endnote>
  <w:endnote w:type="continuationSeparator" w:id="0">
    <w:p w14:paraId="2E77CDC4" w14:textId="77777777" w:rsidR="008C782B" w:rsidRDefault="008C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30A88" w14:textId="77777777" w:rsidR="008C782B" w:rsidRDefault="008C782B">
      <w:r>
        <w:separator/>
      </w:r>
    </w:p>
  </w:footnote>
  <w:footnote w:type="continuationSeparator" w:id="0">
    <w:p w14:paraId="759A58BF" w14:textId="77777777" w:rsidR="008C782B" w:rsidRDefault="008C7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7"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63"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51"/>
  </w:num>
  <w:num w:numId="5" w16cid:durableId="2105686064">
    <w:abstractNumId w:val="4"/>
  </w:num>
  <w:num w:numId="6" w16cid:durableId="935677626">
    <w:abstractNumId w:val="4"/>
  </w:num>
  <w:num w:numId="7" w16cid:durableId="163206255">
    <w:abstractNumId w:val="35"/>
  </w:num>
  <w:num w:numId="8" w16cid:durableId="1232692392">
    <w:abstractNumId w:val="10"/>
  </w:num>
  <w:num w:numId="9" w16cid:durableId="802114468">
    <w:abstractNumId w:val="12"/>
  </w:num>
  <w:num w:numId="10" w16cid:durableId="1723216798">
    <w:abstractNumId w:val="6"/>
  </w:num>
  <w:num w:numId="11" w16cid:durableId="1330981354">
    <w:abstractNumId w:val="49"/>
  </w:num>
  <w:num w:numId="12" w16cid:durableId="1286350733">
    <w:abstractNumId w:val="38"/>
  </w:num>
  <w:num w:numId="13" w16cid:durableId="1835877656">
    <w:abstractNumId w:val="24"/>
  </w:num>
  <w:num w:numId="14" w16cid:durableId="1751148377">
    <w:abstractNumId w:val="1"/>
  </w:num>
  <w:num w:numId="15" w16cid:durableId="229268320">
    <w:abstractNumId w:val="17"/>
  </w:num>
  <w:num w:numId="16" w16cid:durableId="501243841">
    <w:abstractNumId w:val="56"/>
  </w:num>
  <w:num w:numId="17" w16cid:durableId="1176656382">
    <w:abstractNumId w:val="47"/>
  </w:num>
  <w:num w:numId="18" w16cid:durableId="775564170">
    <w:abstractNumId w:val="44"/>
  </w:num>
  <w:num w:numId="19" w16cid:durableId="1390693011">
    <w:abstractNumId w:val="8"/>
  </w:num>
  <w:num w:numId="20" w16cid:durableId="475336801">
    <w:abstractNumId w:val="42"/>
  </w:num>
  <w:num w:numId="21" w16cid:durableId="1482117281">
    <w:abstractNumId w:val="19"/>
  </w:num>
  <w:num w:numId="22" w16cid:durableId="1006788991">
    <w:abstractNumId w:val="16"/>
  </w:num>
  <w:num w:numId="23" w16cid:durableId="392389845">
    <w:abstractNumId w:val="27"/>
  </w:num>
  <w:num w:numId="24" w16cid:durableId="1483616385">
    <w:abstractNumId w:val="31"/>
  </w:num>
  <w:num w:numId="25" w16cid:durableId="108160885">
    <w:abstractNumId w:val="48"/>
  </w:num>
  <w:num w:numId="26" w16cid:durableId="1161119004">
    <w:abstractNumId w:val="9"/>
  </w:num>
  <w:num w:numId="27" w16cid:durableId="1899899378">
    <w:abstractNumId w:val="13"/>
  </w:num>
  <w:num w:numId="28" w16cid:durableId="1931892540">
    <w:abstractNumId w:val="32"/>
  </w:num>
  <w:num w:numId="29" w16cid:durableId="1535195353">
    <w:abstractNumId w:val="60"/>
  </w:num>
  <w:num w:numId="30" w16cid:durableId="637296635">
    <w:abstractNumId w:val="37"/>
  </w:num>
  <w:num w:numId="31" w16cid:durableId="1591619166">
    <w:abstractNumId w:val="26"/>
  </w:num>
  <w:num w:numId="32" w16cid:durableId="1906646370">
    <w:abstractNumId w:val="3"/>
  </w:num>
  <w:num w:numId="33" w16cid:durableId="1683701830">
    <w:abstractNumId w:val="20"/>
  </w:num>
  <w:num w:numId="34" w16cid:durableId="2059818877">
    <w:abstractNumId w:val="5"/>
  </w:num>
  <w:num w:numId="35" w16cid:durableId="1735470978">
    <w:abstractNumId w:val="23"/>
  </w:num>
  <w:num w:numId="36" w16cid:durableId="882711196">
    <w:abstractNumId w:val="65"/>
  </w:num>
  <w:num w:numId="37" w16cid:durableId="62946248">
    <w:abstractNumId w:val="33"/>
  </w:num>
  <w:num w:numId="38" w16cid:durableId="1634023134">
    <w:abstractNumId w:val="21"/>
  </w:num>
  <w:num w:numId="39" w16cid:durableId="682129244">
    <w:abstractNumId w:val="62"/>
  </w:num>
  <w:num w:numId="40" w16cid:durableId="2091150801">
    <w:abstractNumId w:val="55"/>
  </w:num>
  <w:num w:numId="41" w16cid:durableId="1135413758">
    <w:abstractNumId w:val="7"/>
  </w:num>
  <w:num w:numId="42" w16cid:durableId="1978561480">
    <w:abstractNumId w:val="50"/>
  </w:num>
  <w:num w:numId="43" w16cid:durableId="273902132">
    <w:abstractNumId w:val="63"/>
  </w:num>
  <w:num w:numId="44" w16cid:durableId="353501739">
    <w:abstractNumId w:val="36"/>
  </w:num>
  <w:num w:numId="45" w16cid:durableId="1625232855">
    <w:abstractNumId w:val="11"/>
  </w:num>
  <w:num w:numId="46" w16cid:durableId="1889026004">
    <w:abstractNumId w:val="28"/>
  </w:num>
  <w:num w:numId="47" w16cid:durableId="1899129217">
    <w:abstractNumId w:val="57"/>
  </w:num>
  <w:num w:numId="48" w16cid:durableId="1191798072">
    <w:abstractNumId w:val="15"/>
  </w:num>
  <w:num w:numId="49" w16cid:durableId="1559587137">
    <w:abstractNumId w:val="53"/>
  </w:num>
  <w:num w:numId="50" w16cid:durableId="1096437266">
    <w:abstractNumId w:val="14"/>
  </w:num>
  <w:num w:numId="51" w16cid:durableId="1515147212">
    <w:abstractNumId w:val="22"/>
  </w:num>
  <w:num w:numId="52" w16cid:durableId="2024283140">
    <w:abstractNumId w:val="54"/>
  </w:num>
  <w:num w:numId="53" w16cid:durableId="2069303411">
    <w:abstractNumId w:val="66"/>
  </w:num>
  <w:num w:numId="54" w16cid:durableId="837965088">
    <w:abstractNumId w:val="43"/>
  </w:num>
  <w:num w:numId="55" w16cid:durableId="1931543023">
    <w:abstractNumId w:val="30"/>
  </w:num>
  <w:num w:numId="56" w16cid:durableId="1652901010">
    <w:abstractNumId w:val="59"/>
  </w:num>
  <w:num w:numId="57" w16cid:durableId="1424447552">
    <w:abstractNumId w:val="40"/>
  </w:num>
  <w:num w:numId="58" w16cid:durableId="1340694967">
    <w:abstractNumId w:val="58"/>
  </w:num>
  <w:num w:numId="59" w16cid:durableId="1799299669">
    <w:abstractNumId w:val="41"/>
  </w:num>
  <w:num w:numId="60" w16cid:durableId="1259829297">
    <w:abstractNumId w:val="18"/>
  </w:num>
  <w:num w:numId="61" w16cid:durableId="830104306">
    <w:abstractNumId w:val="45"/>
  </w:num>
  <w:num w:numId="62" w16cid:durableId="490826745">
    <w:abstractNumId w:val="46"/>
  </w:num>
  <w:num w:numId="63" w16cid:durableId="1911232149">
    <w:abstractNumId w:val="64"/>
  </w:num>
  <w:num w:numId="64" w16cid:durableId="128284835">
    <w:abstractNumId w:val="61"/>
  </w:num>
  <w:num w:numId="65" w16cid:durableId="1433087204">
    <w:abstractNumId w:val="39"/>
  </w:num>
  <w:num w:numId="66" w16cid:durableId="1392655645">
    <w:abstractNumId w:val="25"/>
  </w:num>
  <w:num w:numId="67" w16cid:durableId="1389301099">
    <w:abstractNumId w:val="29"/>
  </w:num>
  <w:num w:numId="68" w16cid:durableId="1954439359">
    <w:abstractNumId w:val="34"/>
  </w:num>
  <w:num w:numId="69" w16cid:durableId="10588949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17CA5"/>
    <w:rsid w:val="00021FB5"/>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96E7D"/>
    <w:rsid w:val="000A1EE4"/>
    <w:rsid w:val="000A262A"/>
    <w:rsid w:val="000A365D"/>
    <w:rsid w:val="000A68F3"/>
    <w:rsid w:val="000A6C58"/>
    <w:rsid w:val="000A7753"/>
    <w:rsid w:val="000B068F"/>
    <w:rsid w:val="000B1693"/>
    <w:rsid w:val="000B4F5D"/>
    <w:rsid w:val="000B52A6"/>
    <w:rsid w:val="000B5A1B"/>
    <w:rsid w:val="000C0802"/>
    <w:rsid w:val="000C2C75"/>
    <w:rsid w:val="000C3E1F"/>
    <w:rsid w:val="000C47C3"/>
    <w:rsid w:val="000C4EB3"/>
    <w:rsid w:val="000C77AC"/>
    <w:rsid w:val="000D068D"/>
    <w:rsid w:val="000D17EF"/>
    <w:rsid w:val="000D58AB"/>
    <w:rsid w:val="000D6823"/>
    <w:rsid w:val="000D76CE"/>
    <w:rsid w:val="000E14DC"/>
    <w:rsid w:val="000E695B"/>
    <w:rsid w:val="000E75BE"/>
    <w:rsid w:val="000F3FAE"/>
    <w:rsid w:val="000F4980"/>
    <w:rsid w:val="0010216B"/>
    <w:rsid w:val="00103975"/>
    <w:rsid w:val="00103C69"/>
    <w:rsid w:val="00104B30"/>
    <w:rsid w:val="00104BC6"/>
    <w:rsid w:val="00106C89"/>
    <w:rsid w:val="00107048"/>
    <w:rsid w:val="00107E92"/>
    <w:rsid w:val="001114F7"/>
    <w:rsid w:val="001133A5"/>
    <w:rsid w:val="001145FE"/>
    <w:rsid w:val="00114E2C"/>
    <w:rsid w:val="001220CC"/>
    <w:rsid w:val="00126024"/>
    <w:rsid w:val="00130423"/>
    <w:rsid w:val="00133525"/>
    <w:rsid w:val="00135455"/>
    <w:rsid w:val="00136D01"/>
    <w:rsid w:val="00137CC2"/>
    <w:rsid w:val="001410F3"/>
    <w:rsid w:val="00142534"/>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868FA"/>
    <w:rsid w:val="001905FD"/>
    <w:rsid w:val="00191AFF"/>
    <w:rsid w:val="00191B2A"/>
    <w:rsid w:val="0019224B"/>
    <w:rsid w:val="0019509D"/>
    <w:rsid w:val="00195B3E"/>
    <w:rsid w:val="00195D1A"/>
    <w:rsid w:val="00196140"/>
    <w:rsid w:val="0019661D"/>
    <w:rsid w:val="00197D2B"/>
    <w:rsid w:val="001A35C9"/>
    <w:rsid w:val="001A4C42"/>
    <w:rsid w:val="001B430B"/>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138B"/>
    <w:rsid w:val="00221868"/>
    <w:rsid w:val="0022282F"/>
    <w:rsid w:val="002237AC"/>
    <w:rsid w:val="00223B85"/>
    <w:rsid w:val="002327A9"/>
    <w:rsid w:val="002347A2"/>
    <w:rsid w:val="00235353"/>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12C8"/>
    <w:rsid w:val="0027462C"/>
    <w:rsid w:val="002747CF"/>
    <w:rsid w:val="00275870"/>
    <w:rsid w:val="00275A07"/>
    <w:rsid w:val="00276EE4"/>
    <w:rsid w:val="002801D3"/>
    <w:rsid w:val="00282FF5"/>
    <w:rsid w:val="002837AB"/>
    <w:rsid w:val="00284F86"/>
    <w:rsid w:val="0028541B"/>
    <w:rsid w:val="00290446"/>
    <w:rsid w:val="00290AB2"/>
    <w:rsid w:val="00290BFF"/>
    <w:rsid w:val="002949E5"/>
    <w:rsid w:val="00295383"/>
    <w:rsid w:val="00295DB7"/>
    <w:rsid w:val="002973D6"/>
    <w:rsid w:val="002A14D6"/>
    <w:rsid w:val="002A4DD8"/>
    <w:rsid w:val="002A5053"/>
    <w:rsid w:val="002A6938"/>
    <w:rsid w:val="002B093B"/>
    <w:rsid w:val="002B6339"/>
    <w:rsid w:val="002B7CB2"/>
    <w:rsid w:val="002C04C0"/>
    <w:rsid w:val="002C0B6A"/>
    <w:rsid w:val="002C6945"/>
    <w:rsid w:val="002C71CB"/>
    <w:rsid w:val="002C79B0"/>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2AC1"/>
    <w:rsid w:val="00314EA5"/>
    <w:rsid w:val="00315619"/>
    <w:rsid w:val="00315EFF"/>
    <w:rsid w:val="003172DC"/>
    <w:rsid w:val="0031738A"/>
    <w:rsid w:val="0032054E"/>
    <w:rsid w:val="003207BB"/>
    <w:rsid w:val="00320D9C"/>
    <w:rsid w:val="0032207C"/>
    <w:rsid w:val="003256E0"/>
    <w:rsid w:val="00326397"/>
    <w:rsid w:val="00326544"/>
    <w:rsid w:val="00330763"/>
    <w:rsid w:val="00333DB1"/>
    <w:rsid w:val="00337522"/>
    <w:rsid w:val="0034052F"/>
    <w:rsid w:val="00342B76"/>
    <w:rsid w:val="00345767"/>
    <w:rsid w:val="00346729"/>
    <w:rsid w:val="00352736"/>
    <w:rsid w:val="00352B66"/>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58A2"/>
    <w:rsid w:val="003D6AF1"/>
    <w:rsid w:val="003E0925"/>
    <w:rsid w:val="003E244D"/>
    <w:rsid w:val="003E3BC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927D1"/>
    <w:rsid w:val="004954C1"/>
    <w:rsid w:val="004A2438"/>
    <w:rsid w:val="004A3E1F"/>
    <w:rsid w:val="004A7E47"/>
    <w:rsid w:val="004B14A7"/>
    <w:rsid w:val="004B25FA"/>
    <w:rsid w:val="004B3A8C"/>
    <w:rsid w:val="004B3E09"/>
    <w:rsid w:val="004C1601"/>
    <w:rsid w:val="004C1E26"/>
    <w:rsid w:val="004C50BE"/>
    <w:rsid w:val="004D3578"/>
    <w:rsid w:val="004D6174"/>
    <w:rsid w:val="004D650E"/>
    <w:rsid w:val="004D7702"/>
    <w:rsid w:val="004E0018"/>
    <w:rsid w:val="004E213A"/>
    <w:rsid w:val="004E3481"/>
    <w:rsid w:val="004E4063"/>
    <w:rsid w:val="004F0676"/>
    <w:rsid w:val="004F08E6"/>
    <w:rsid w:val="004F0988"/>
    <w:rsid w:val="004F0BEE"/>
    <w:rsid w:val="004F140E"/>
    <w:rsid w:val="004F3340"/>
    <w:rsid w:val="004F3E3D"/>
    <w:rsid w:val="004F3F58"/>
    <w:rsid w:val="004F4BA2"/>
    <w:rsid w:val="004F6023"/>
    <w:rsid w:val="00503087"/>
    <w:rsid w:val="0050447B"/>
    <w:rsid w:val="0051569B"/>
    <w:rsid w:val="005217BD"/>
    <w:rsid w:val="00530EC9"/>
    <w:rsid w:val="005310AD"/>
    <w:rsid w:val="005321D8"/>
    <w:rsid w:val="0053388B"/>
    <w:rsid w:val="00534086"/>
    <w:rsid w:val="00535773"/>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42"/>
    <w:rsid w:val="00572E14"/>
    <w:rsid w:val="005738D7"/>
    <w:rsid w:val="00574D65"/>
    <w:rsid w:val="00575C63"/>
    <w:rsid w:val="00575F62"/>
    <w:rsid w:val="00582F56"/>
    <w:rsid w:val="005875BC"/>
    <w:rsid w:val="005947D4"/>
    <w:rsid w:val="00595485"/>
    <w:rsid w:val="00596902"/>
    <w:rsid w:val="005973BE"/>
    <w:rsid w:val="005A2D62"/>
    <w:rsid w:val="005A5986"/>
    <w:rsid w:val="005B0376"/>
    <w:rsid w:val="005C0913"/>
    <w:rsid w:val="005C2D97"/>
    <w:rsid w:val="005C78F4"/>
    <w:rsid w:val="005D0C66"/>
    <w:rsid w:val="005D1E53"/>
    <w:rsid w:val="005D2D34"/>
    <w:rsid w:val="005D2E01"/>
    <w:rsid w:val="005D32B4"/>
    <w:rsid w:val="005D4EFC"/>
    <w:rsid w:val="005D6369"/>
    <w:rsid w:val="005D6654"/>
    <w:rsid w:val="005D752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584D"/>
    <w:rsid w:val="00695E16"/>
    <w:rsid w:val="00696FA7"/>
    <w:rsid w:val="006A0FE3"/>
    <w:rsid w:val="006A1483"/>
    <w:rsid w:val="006A323F"/>
    <w:rsid w:val="006A4B16"/>
    <w:rsid w:val="006A567F"/>
    <w:rsid w:val="006A60E7"/>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64FF"/>
    <w:rsid w:val="00736DF2"/>
    <w:rsid w:val="0074026F"/>
    <w:rsid w:val="007429F6"/>
    <w:rsid w:val="00744E76"/>
    <w:rsid w:val="0074521D"/>
    <w:rsid w:val="00746009"/>
    <w:rsid w:val="00752198"/>
    <w:rsid w:val="00753881"/>
    <w:rsid w:val="00753AB2"/>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44C2"/>
    <w:rsid w:val="00785461"/>
    <w:rsid w:val="00786BEB"/>
    <w:rsid w:val="00786D2D"/>
    <w:rsid w:val="00792798"/>
    <w:rsid w:val="007947E3"/>
    <w:rsid w:val="0079583D"/>
    <w:rsid w:val="007A3F9E"/>
    <w:rsid w:val="007A451B"/>
    <w:rsid w:val="007A5762"/>
    <w:rsid w:val="007A78C2"/>
    <w:rsid w:val="007B0CC6"/>
    <w:rsid w:val="007B5F2D"/>
    <w:rsid w:val="007B600E"/>
    <w:rsid w:val="007B670C"/>
    <w:rsid w:val="007B77E2"/>
    <w:rsid w:val="007C4C2C"/>
    <w:rsid w:val="007C4E4D"/>
    <w:rsid w:val="007D0C84"/>
    <w:rsid w:val="007D15E5"/>
    <w:rsid w:val="007D3C4C"/>
    <w:rsid w:val="007D4A21"/>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20B25"/>
    <w:rsid w:val="00821380"/>
    <w:rsid w:val="00827107"/>
    <w:rsid w:val="00830747"/>
    <w:rsid w:val="008311DD"/>
    <w:rsid w:val="00832B5A"/>
    <w:rsid w:val="008339AE"/>
    <w:rsid w:val="0084077F"/>
    <w:rsid w:val="00841567"/>
    <w:rsid w:val="0084594B"/>
    <w:rsid w:val="00846EB2"/>
    <w:rsid w:val="008502C7"/>
    <w:rsid w:val="00851366"/>
    <w:rsid w:val="0085484C"/>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384C"/>
    <w:rsid w:val="008C782B"/>
    <w:rsid w:val="008D1A64"/>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2D90"/>
    <w:rsid w:val="00912E7D"/>
    <w:rsid w:val="0091348E"/>
    <w:rsid w:val="0091484A"/>
    <w:rsid w:val="00916172"/>
    <w:rsid w:val="00917CCB"/>
    <w:rsid w:val="00922013"/>
    <w:rsid w:val="00926896"/>
    <w:rsid w:val="00930B55"/>
    <w:rsid w:val="00936AF1"/>
    <w:rsid w:val="00942EC2"/>
    <w:rsid w:val="009454A7"/>
    <w:rsid w:val="00947481"/>
    <w:rsid w:val="00947C8A"/>
    <w:rsid w:val="009529CA"/>
    <w:rsid w:val="00957162"/>
    <w:rsid w:val="009651E9"/>
    <w:rsid w:val="009671EA"/>
    <w:rsid w:val="00976396"/>
    <w:rsid w:val="009767BD"/>
    <w:rsid w:val="00977A32"/>
    <w:rsid w:val="009844CB"/>
    <w:rsid w:val="00986E13"/>
    <w:rsid w:val="00995AB9"/>
    <w:rsid w:val="009975BF"/>
    <w:rsid w:val="009A7F0A"/>
    <w:rsid w:val="009B0425"/>
    <w:rsid w:val="009B16B6"/>
    <w:rsid w:val="009C3654"/>
    <w:rsid w:val="009C5D29"/>
    <w:rsid w:val="009D0E1E"/>
    <w:rsid w:val="009D1606"/>
    <w:rsid w:val="009D3C04"/>
    <w:rsid w:val="009D3FE5"/>
    <w:rsid w:val="009E011C"/>
    <w:rsid w:val="009E4913"/>
    <w:rsid w:val="009E70D4"/>
    <w:rsid w:val="009E7D8A"/>
    <w:rsid w:val="009F172F"/>
    <w:rsid w:val="009F1B1C"/>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3D3A"/>
    <w:rsid w:val="00A2645B"/>
    <w:rsid w:val="00A26956"/>
    <w:rsid w:val="00A27650"/>
    <w:rsid w:val="00A30848"/>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DD6"/>
    <w:rsid w:val="00A94E08"/>
    <w:rsid w:val="00AA1FA2"/>
    <w:rsid w:val="00AA37A7"/>
    <w:rsid w:val="00AA4B14"/>
    <w:rsid w:val="00AA59EE"/>
    <w:rsid w:val="00AA5E47"/>
    <w:rsid w:val="00AA746C"/>
    <w:rsid w:val="00AA77B5"/>
    <w:rsid w:val="00AB342A"/>
    <w:rsid w:val="00AB37E2"/>
    <w:rsid w:val="00AC1AC0"/>
    <w:rsid w:val="00AC31DA"/>
    <w:rsid w:val="00AC48C5"/>
    <w:rsid w:val="00AC692A"/>
    <w:rsid w:val="00AC6BC6"/>
    <w:rsid w:val="00AC7371"/>
    <w:rsid w:val="00AD06D3"/>
    <w:rsid w:val="00AD3D1D"/>
    <w:rsid w:val="00AD4EFF"/>
    <w:rsid w:val="00AD7DD5"/>
    <w:rsid w:val="00AE204E"/>
    <w:rsid w:val="00AE232B"/>
    <w:rsid w:val="00AE3797"/>
    <w:rsid w:val="00AE794A"/>
    <w:rsid w:val="00AE7CE8"/>
    <w:rsid w:val="00AF03C7"/>
    <w:rsid w:val="00AF0565"/>
    <w:rsid w:val="00AF0EEA"/>
    <w:rsid w:val="00AF2BD7"/>
    <w:rsid w:val="00AF6A6F"/>
    <w:rsid w:val="00B00184"/>
    <w:rsid w:val="00B009DB"/>
    <w:rsid w:val="00B01A1F"/>
    <w:rsid w:val="00B02810"/>
    <w:rsid w:val="00B02A63"/>
    <w:rsid w:val="00B070F5"/>
    <w:rsid w:val="00B1134D"/>
    <w:rsid w:val="00B14851"/>
    <w:rsid w:val="00B15449"/>
    <w:rsid w:val="00B45A6A"/>
    <w:rsid w:val="00B520FF"/>
    <w:rsid w:val="00B53ED6"/>
    <w:rsid w:val="00B6047F"/>
    <w:rsid w:val="00B605C6"/>
    <w:rsid w:val="00B60A7F"/>
    <w:rsid w:val="00B6199A"/>
    <w:rsid w:val="00B64595"/>
    <w:rsid w:val="00B65CD6"/>
    <w:rsid w:val="00B75A80"/>
    <w:rsid w:val="00B76E61"/>
    <w:rsid w:val="00B7715C"/>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7672"/>
    <w:rsid w:val="00C415CC"/>
    <w:rsid w:val="00C45231"/>
    <w:rsid w:val="00C4550B"/>
    <w:rsid w:val="00C45CEA"/>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DA2"/>
    <w:rsid w:val="00CA1990"/>
    <w:rsid w:val="00CA1D8E"/>
    <w:rsid w:val="00CA3D0C"/>
    <w:rsid w:val="00CA463C"/>
    <w:rsid w:val="00CA5750"/>
    <w:rsid w:val="00CA7897"/>
    <w:rsid w:val="00CB49E9"/>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75822"/>
    <w:rsid w:val="00D82051"/>
    <w:rsid w:val="00D83B86"/>
    <w:rsid w:val="00D846CE"/>
    <w:rsid w:val="00D8751E"/>
    <w:rsid w:val="00D87592"/>
    <w:rsid w:val="00D87C1E"/>
    <w:rsid w:val="00D87E00"/>
    <w:rsid w:val="00D90241"/>
    <w:rsid w:val="00D908CC"/>
    <w:rsid w:val="00D9134D"/>
    <w:rsid w:val="00D94102"/>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CF6"/>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6DA"/>
    <w:rsid w:val="00EC6DEF"/>
    <w:rsid w:val="00EC74C4"/>
    <w:rsid w:val="00ED3BAC"/>
    <w:rsid w:val="00ED57CE"/>
    <w:rsid w:val="00EE005C"/>
    <w:rsid w:val="00EE26B7"/>
    <w:rsid w:val="00EE3D06"/>
    <w:rsid w:val="00EE5AA7"/>
    <w:rsid w:val="00EE61FB"/>
    <w:rsid w:val="00EE696A"/>
    <w:rsid w:val="00EF0368"/>
    <w:rsid w:val="00EF084E"/>
    <w:rsid w:val="00EF176D"/>
    <w:rsid w:val="00EF21C7"/>
    <w:rsid w:val="00EF3D53"/>
    <w:rsid w:val="00EF44F8"/>
    <w:rsid w:val="00EF63C4"/>
    <w:rsid w:val="00EF646C"/>
    <w:rsid w:val="00EF7447"/>
    <w:rsid w:val="00F0075D"/>
    <w:rsid w:val="00F02157"/>
    <w:rsid w:val="00F025A2"/>
    <w:rsid w:val="00F04712"/>
    <w:rsid w:val="00F05063"/>
    <w:rsid w:val="00F112A7"/>
    <w:rsid w:val="00F1197C"/>
    <w:rsid w:val="00F11FC3"/>
    <w:rsid w:val="00F143F0"/>
    <w:rsid w:val="00F15AB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4E00"/>
    <w:rsid w:val="00F45F2C"/>
    <w:rsid w:val="00F57312"/>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styleId="BodyText">
    <w:name w:val="Body Text"/>
    <w:basedOn w:val="Normal"/>
    <w:link w:val="BodyTextChar"/>
    <w:unhideWhenUsed/>
    <w:qFormat/>
    <w:rsid w:val="00922013"/>
    <w:pPr>
      <w:spacing w:after="180"/>
    </w:pPr>
    <w:rPr>
      <w:rFonts w:eastAsia="SimSun"/>
      <w:sz w:val="20"/>
      <w:szCs w:val="20"/>
      <w:lang w:val="en-GB"/>
    </w:rPr>
  </w:style>
  <w:style w:type="character" w:customStyle="1" w:styleId="BodyTextChar">
    <w:name w:val="Body Text Char"/>
    <w:basedOn w:val="DefaultParagraphFont"/>
    <w:link w:val="BodyText"/>
    <w:qFormat/>
    <w:rsid w:val="00922013"/>
    <w:rPr>
      <w:rFonts w:eastAsia="SimSun"/>
      <w:lang w:eastAsia="en-US"/>
    </w:rPr>
  </w:style>
  <w:style w:type="character" w:customStyle="1" w:styleId="apple-converted-space">
    <w:name w:val="apple-converted-space"/>
    <w:qFormat/>
    <w:rsid w:val="00850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en/ITU-D/Technology/Documents/Broadcasting/TrendsinBroadcasting.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216</TotalTime>
  <Pages>5</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50</cp:revision>
  <cp:lastPrinted>2019-02-25T14:05:00Z</cp:lastPrinted>
  <dcterms:created xsi:type="dcterms:W3CDTF">2023-04-09T21:33:00Z</dcterms:created>
  <dcterms:modified xsi:type="dcterms:W3CDTF">2023-08-11T19:59:00Z</dcterms:modified>
  <cp:category/>
</cp:coreProperties>
</file>